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8879D6" w14:textId="77777777" w:rsidR="00E8315E" w:rsidRDefault="00E8315E" w:rsidP="00E831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UNDIRWYND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d.1406)</w:t>
      </w:r>
    </w:p>
    <w:p w14:paraId="18B6C8C2" w14:textId="77777777" w:rsidR="00E8315E" w:rsidRDefault="00E8315E" w:rsidP="00E831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buried in Thickhead Abbey.</w:t>
      </w:r>
    </w:p>
    <w:p w14:paraId="37406EED" w14:textId="77777777" w:rsidR="00E8315E" w:rsidRDefault="00E8315E" w:rsidP="00E8315E">
      <w:pPr>
        <w:pStyle w:val="NoSpacing"/>
        <w:rPr>
          <w:rFonts w:cs="Times New Roman"/>
          <w:szCs w:val="24"/>
        </w:rPr>
      </w:pPr>
    </w:p>
    <w:p w14:paraId="3DEC59A2" w14:textId="77777777" w:rsidR="00E8315E" w:rsidRDefault="00E8315E" w:rsidP="00E8315E">
      <w:pPr>
        <w:pStyle w:val="NoSpacing"/>
        <w:rPr>
          <w:rFonts w:cs="Times New Roman"/>
          <w:szCs w:val="24"/>
        </w:rPr>
      </w:pPr>
    </w:p>
    <w:p w14:paraId="2F376608" w14:textId="77777777" w:rsidR="00E8315E" w:rsidRDefault="00E8315E" w:rsidP="00E831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Jan.1406</w:t>
      </w:r>
      <w:r>
        <w:rPr>
          <w:rFonts w:cs="Times New Roman"/>
          <w:szCs w:val="24"/>
        </w:rPr>
        <w:tab/>
        <w:t>He made his Will.   (W.Y.R. p.173)</w:t>
      </w:r>
    </w:p>
    <w:p w14:paraId="7B521400" w14:textId="77777777" w:rsidR="00E8315E" w:rsidRDefault="00E8315E" w:rsidP="00E831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Jan.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Probate of his Will.   (ibid.)</w:t>
      </w:r>
    </w:p>
    <w:p w14:paraId="16D62EB3" w14:textId="77777777" w:rsidR="00E8315E" w:rsidRDefault="00E8315E" w:rsidP="00E8315E">
      <w:pPr>
        <w:pStyle w:val="NoSpacing"/>
        <w:rPr>
          <w:rFonts w:cs="Times New Roman"/>
          <w:szCs w:val="24"/>
        </w:rPr>
      </w:pPr>
    </w:p>
    <w:p w14:paraId="31CA55AE" w14:textId="77777777" w:rsidR="00E8315E" w:rsidRDefault="00E8315E" w:rsidP="00E8315E">
      <w:pPr>
        <w:pStyle w:val="NoSpacing"/>
        <w:rPr>
          <w:rFonts w:cs="Times New Roman"/>
          <w:szCs w:val="24"/>
        </w:rPr>
      </w:pPr>
    </w:p>
    <w:p w14:paraId="3A45C715" w14:textId="77777777" w:rsidR="00E8315E" w:rsidRDefault="00E8315E" w:rsidP="00E831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May 2024</w:t>
      </w:r>
    </w:p>
    <w:p w14:paraId="47E8DB6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A8D89" w14:textId="77777777" w:rsidR="00E8315E" w:rsidRDefault="00E8315E" w:rsidP="009139A6">
      <w:r>
        <w:separator/>
      </w:r>
    </w:p>
  </w:endnote>
  <w:endnote w:type="continuationSeparator" w:id="0">
    <w:p w14:paraId="375D0666" w14:textId="77777777" w:rsidR="00E8315E" w:rsidRDefault="00E831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1D1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1B7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663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749AC0" w14:textId="77777777" w:rsidR="00E8315E" w:rsidRDefault="00E8315E" w:rsidP="009139A6">
      <w:r>
        <w:separator/>
      </w:r>
    </w:p>
  </w:footnote>
  <w:footnote w:type="continuationSeparator" w:id="0">
    <w:p w14:paraId="767C841B" w14:textId="77777777" w:rsidR="00E8315E" w:rsidRDefault="00E831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3F11A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2527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BB3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15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8315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7F81C"/>
  <w15:chartTrackingRefBased/>
  <w15:docId w15:val="{9D092263-409F-479F-85E0-22706E8CA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2024-05-02T19:02:00Z</dcterms:created>
  <dcterms:modified xsi:type="dcterms:W3CDTF">2024-05-02T19:03:00Z</dcterms:modified>
</cp:coreProperties>
</file>